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531CAF1B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2D2B0C">
        <w:rPr>
          <w:rFonts w:ascii="Verdana" w:hAnsi="Verdana" w:cstheme="minorHAnsi"/>
          <w:b/>
          <w:szCs w:val="18"/>
          <w:lang w:eastAsia="pl-PL"/>
        </w:rPr>
        <w:t>1</w:t>
      </w:r>
      <w:r w:rsidR="00AB47F4">
        <w:rPr>
          <w:rFonts w:ascii="Verdana" w:hAnsi="Verdana" w:cstheme="minorHAnsi"/>
          <w:b/>
          <w:szCs w:val="18"/>
          <w:lang w:eastAsia="pl-PL"/>
        </w:rPr>
        <w:t>821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AB47F4" w:rsidRPr="00AB47F4">
        <w:rPr>
          <w:rFonts w:ascii="Verdana" w:hAnsi="Verdana" w:cstheme="minorHAnsi"/>
          <w:b/>
          <w:bCs/>
          <w:szCs w:val="18"/>
          <w:lang w:eastAsia="pl-PL"/>
        </w:rPr>
        <w:t>Opracowanie dokumentacji projektowej dla 2 zadań na terenie RE Chełm (Bezek Dębiński gm. Siedliszcze; Karłowicza m. Chełm)</w:t>
      </w:r>
      <w:r w:rsidR="00AB47F4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502342C8" w14:textId="5769B618" w:rsidR="000855FF" w:rsidRPr="00A56B86" w:rsidRDefault="00B40FCD" w:rsidP="00B3169C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8B59DA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8B59DA">
        <w:trPr>
          <w:trHeight w:val="52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8B59DA">
        <w:trPr>
          <w:trHeight w:val="56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8B59DA">
        <w:trPr>
          <w:trHeight w:val="54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8B59DA">
        <w:trPr>
          <w:trHeight w:val="55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8B59DA">
        <w:trPr>
          <w:trHeight w:val="56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2D2B0C" w:rsidRDefault="000855FF" w:rsidP="002D2B0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2D2B0C" w:rsidRDefault="000855FF" w:rsidP="002D2B0C">
      <w:pPr>
        <w:pStyle w:val="Akapitzlist"/>
        <w:spacing w:before="120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6526C55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2D2B0C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AB47F4">
            <w:rPr>
              <w:rFonts w:asciiTheme="majorHAnsi" w:hAnsiTheme="majorHAnsi"/>
              <w:color w:val="000000" w:themeColor="text1"/>
              <w:sz w:val="14"/>
              <w:szCs w:val="18"/>
            </w:rPr>
            <w:t>821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0CBC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3E1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2B0C"/>
    <w:rsid w:val="002D4CAD"/>
    <w:rsid w:val="002E61E5"/>
    <w:rsid w:val="002F10CA"/>
    <w:rsid w:val="002F4B1B"/>
    <w:rsid w:val="00303C67"/>
    <w:rsid w:val="00305390"/>
    <w:rsid w:val="00307440"/>
    <w:rsid w:val="00310039"/>
    <w:rsid w:val="00310CB3"/>
    <w:rsid w:val="003458F5"/>
    <w:rsid w:val="00347E8D"/>
    <w:rsid w:val="003537B5"/>
    <w:rsid w:val="0035594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44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3B7B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2933"/>
    <w:rsid w:val="005E4AA3"/>
    <w:rsid w:val="005E79E5"/>
    <w:rsid w:val="005F59AA"/>
    <w:rsid w:val="00623B01"/>
    <w:rsid w:val="00625BB0"/>
    <w:rsid w:val="006261BB"/>
    <w:rsid w:val="006329A3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A4827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056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60251"/>
    <w:rsid w:val="007617E0"/>
    <w:rsid w:val="007622D3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2694"/>
    <w:rsid w:val="008B59DA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5D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7353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47F4"/>
    <w:rsid w:val="00AB5621"/>
    <w:rsid w:val="00AB78A2"/>
    <w:rsid w:val="00AC4A8D"/>
    <w:rsid w:val="00AC5A4C"/>
    <w:rsid w:val="00AD5D81"/>
    <w:rsid w:val="00AE11F0"/>
    <w:rsid w:val="00AE1A85"/>
    <w:rsid w:val="00AE5E48"/>
    <w:rsid w:val="00AF30DB"/>
    <w:rsid w:val="00AF78FE"/>
    <w:rsid w:val="00AF7E7E"/>
    <w:rsid w:val="00B00749"/>
    <w:rsid w:val="00B0459E"/>
    <w:rsid w:val="00B05E1A"/>
    <w:rsid w:val="00B10201"/>
    <w:rsid w:val="00B10A71"/>
    <w:rsid w:val="00B17A2B"/>
    <w:rsid w:val="00B24921"/>
    <w:rsid w:val="00B260E3"/>
    <w:rsid w:val="00B3053E"/>
    <w:rsid w:val="00B3169C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5F2D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28B1"/>
    <w:rsid w:val="00C23F3E"/>
    <w:rsid w:val="00C26BC0"/>
    <w:rsid w:val="00C272AD"/>
    <w:rsid w:val="00C27B9D"/>
    <w:rsid w:val="00C45F7E"/>
    <w:rsid w:val="00C46914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236C9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15C2E"/>
    <w:rsid w:val="00F21DD8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43B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</TotalTime>
  <Pages>1</Pages>
  <Words>142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36</cp:revision>
  <cp:lastPrinted>2024-07-15T11:21:00Z</cp:lastPrinted>
  <dcterms:created xsi:type="dcterms:W3CDTF">2025-06-13T08:44:00Z</dcterms:created>
  <dcterms:modified xsi:type="dcterms:W3CDTF">2026-05-13T06:20:00Z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